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07FA9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WHYTEHEDE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31EE6A03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65B2FC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0225F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Tewkesbury,</w:t>
      </w:r>
    </w:p>
    <w:p w14:paraId="5E837286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Sir Walter </w:t>
      </w:r>
      <w:proofErr w:type="gramStart"/>
      <w:r>
        <w:rPr>
          <w:rFonts w:ascii="Times New Roman" w:hAnsi="Times New Roman" w:cs="Times New Roman"/>
          <w:sz w:val="24"/>
          <w:szCs w:val="24"/>
        </w:rPr>
        <w:t>Pole(</w:t>
      </w:r>
      <w:proofErr w:type="gramEnd"/>
      <w:r>
        <w:rPr>
          <w:rFonts w:ascii="Times New Roman" w:hAnsi="Times New Roman" w:cs="Times New Roman"/>
          <w:sz w:val="24"/>
          <w:szCs w:val="24"/>
        </w:rPr>
        <w:t>d.1434)(q.v.).</w:t>
      </w:r>
    </w:p>
    <w:p w14:paraId="73CD5A9D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24-404)</w:t>
      </w:r>
    </w:p>
    <w:p w14:paraId="281A345E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7D364" w14:textId="77777777" w:rsidR="00B14026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55639F" w14:textId="77777777" w:rsidR="00B14026" w:rsidRPr="00DD229A" w:rsidRDefault="00B14026" w:rsidP="00B140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3B61F58D" w14:textId="2ADB7865" w:rsidR="00BA00AB" w:rsidRPr="00B1402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2F2B" w14:textId="77777777" w:rsidR="00B14026" w:rsidRDefault="00B14026" w:rsidP="009139A6">
      <w:r>
        <w:separator/>
      </w:r>
    </w:p>
  </w:endnote>
  <w:endnote w:type="continuationSeparator" w:id="0">
    <w:p w14:paraId="6317133A" w14:textId="77777777" w:rsidR="00B14026" w:rsidRDefault="00B140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1C7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ADE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714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60880" w14:textId="77777777" w:rsidR="00B14026" w:rsidRDefault="00B14026" w:rsidP="009139A6">
      <w:r>
        <w:separator/>
      </w:r>
    </w:p>
  </w:footnote>
  <w:footnote w:type="continuationSeparator" w:id="0">
    <w:p w14:paraId="7BC7EF48" w14:textId="77777777" w:rsidR="00B14026" w:rsidRDefault="00B140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A7B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014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21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26"/>
    <w:rsid w:val="000666E0"/>
    <w:rsid w:val="002510B7"/>
    <w:rsid w:val="005C130B"/>
    <w:rsid w:val="00826F5C"/>
    <w:rsid w:val="009139A6"/>
    <w:rsid w:val="009448BB"/>
    <w:rsid w:val="00A3176C"/>
    <w:rsid w:val="00B14026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CC42F"/>
  <w15:chartTrackingRefBased/>
  <w15:docId w15:val="{4F436F01-9F02-44F0-A8F6-3674F6FC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2021-03-28T15:00:00Z</dcterms:created>
  <dcterms:modified xsi:type="dcterms:W3CDTF">2021-03-28T15:01:00Z</dcterms:modified>
</cp:coreProperties>
</file>